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Hofburgschule Alten-Buseck - Heizung- und Sanitärinstallation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96-41-428-26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Abwasser-, Wasser- und Wärmeversorgungsanlagen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